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4819"/>
      </w:tblGrid>
      <w:tr w:rsidR="002A1DA8" w:rsidRPr="002A1DA8" w14:paraId="5A80F9E7" w14:textId="77777777" w:rsidTr="00E36AC7">
        <w:trPr>
          <w:trHeight w:hRule="exact" w:val="5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4EB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Vergabenummer</w:t>
            </w:r>
          </w:p>
          <w:p w14:paraId="523EFB2E" w14:textId="2A92FAB5" w:rsidR="002A1DA8" w:rsidRPr="002A1DA8" w:rsidRDefault="000A0416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bAV/2026-Makler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E3B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Maßnahmenummer</w:t>
            </w:r>
          </w:p>
          <w:p w14:paraId="35CB7CD6" w14:textId="63A8C167" w:rsidR="002A1DA8" w:rsidRPr="002A1DA8" w:rsidRDefault="000A0416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2A1DA8" w:rsidRPr="002A1DA8" w14:paraId="0F808A96" w14:textId="77777777" w:rsidTr="00E36AC7">
        <w:trPr>
          <w:trHeight w:hRule="exact" w:val="1277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FCCB" w14:textId="77777777" w:rsidR="002A1DA8" w:rsidRPr="002A1DA8" w:rsidRDefault="00EF4779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2A1DA8" w:rsidRPr="002A1DA8">
              <w:rPr>
                <w:rFonts w:ascii="Arial" w:hAnsi="Arial" w:cs="Arial"/>
                <w:b/>
                <w:bCs/>
              </w:rPr>
              <w:t>aßnahme</w:t>
            </w:r>
          </w:p>
          <w:p w14:paraId="1791C47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4E2B2FCC" w14:textId="5A9C8A2D" w:rsidR="002A1DA8" w:rsidRPr="002A1DA8" w:rsidRDefault="000A0416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Vivantes – Ausschreibung Mitarbeitendenberatung Betriebliche Altersvorsorge</w:t>
            </w:r>
          </w:p>
          <w:p w14:paraId="69D576C7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3D3AB00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  <w:tr w:rsidR="002A1DA8" w:rsidRPr="002A1DA8" w14:paraId="49DC732B" w14:textId="77777777" w:rsidTr="00E36AC7">
        <w:trPr>
          <w:trHeight w:hRule="exact" w:val="56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683E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Leistung/CPV</w:t>
            </w:r>
          </w:p>
          <w:p w14:paraId="3B1904DD" w14:textId="700A6DD6" w:rsidR="002A1DA8" w:rsidRPr="002A1DA8" w:rsidRDefault="000A0416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66518100-5 // 66500000-5</w:t>
            </w:r>
          </w:p>
        </w:tc>
      </w:tr>
    </w:tbl>
    <w:p w14:paraId="293B0D24" w14:textId="77777777" w:rsidR="00256EA8" w:rsidRPr="0056010E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973F3B8" w14:textId="77777777" w:rsidR="00FC4243" w:rsidRPr="0056010E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Besondere Vertragsbedingungen</w:t>
      </w:r>
      <w:r w:rsidR="0056010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(BVB)</w:t>
      </w:r>
    </w:p>
    <w:p w14:paraId="587225E3" w14:textId="77777777" w:rsidR="00FC4243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77777777" w:rsidR="00FC4243" w:rsidRDefault="00FC4243">
      <w:pPr>
        <w:rPr>
          <w:rFonts w:ascii="Arial" w:hAnsi="Arial" w:cs="Arial"/>
          <w:b/>
          <w:bCs/>
        </w:rPr>
      </w:pPr>
    </w:p>
    <w:p w14:paraId="6C0E07DD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C4C27B1" w14:textId="77777777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t>Hiermit erkläre(n) ich/wir Folgendes:</w:t>
      </w:r>
      <w:r w:rsidRPr="00256EA8">
        <w:rPr>
          <w:rFonts w:ascii="Arial" w:hAnsi="Arial" w:cs="Arial"/>
        </w:rPr>
        <w:br/>
        <w:t>- Zutreffendes bitte ankreuzen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  <w:sz w:val="18"/>
          <w:szCs w:val="18"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77777777" w:rsidR="002138D5" w:rsidRPr="00595F53" w:rsidRDefault="00155D2C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155D2C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r w:rsidRPr="00595F53">
        <w:rPr>
          <w:rFonts w:ascii="Arial" w:hAnsi="Arial" w:cs="Arial"/>
          <w:b/>
          <w:bCs/>
        </w:rPr>
        <w:t>Falls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ootnoteReference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C6BD042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lastRenderedPageBreak/>
        <w:t>III. 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Paragraph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3F19FDB0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3261A88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7D4CC31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AA4626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451EB2F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77777777" w:rsidR="00D24968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Begründung:</w:t>
      </w:r>
      <w:r w:rsidR="00A36F2F" w:rsidRPr="00595F53">
        <w:rPr>
          <w:rFonts w:ascii="Arial" w:hAnsi="Arial" w:cs="Arial"/>
        </w:rPr>
        <w:t xml:space="preserve"> </w:t>
      </w:r>
    </w:p>
    <w:p w14:paraId="42902330" w14:textId="77777777" w:rsidR="00C04AFA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1EF2778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ECA1DA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1AE08190" w14:textId="77777777" w:rsidR="00595F53" w:rsidRPr="002E28F3" w:rsidRDefault="00595F53" w:rsidP="000976D8">
      <w:pPr>
        <w:spacing w:after="60"/>
        <w:jc w:val="both"/>
        <w:rPr>
          <w:rFonts w:ascii="Arial" w:eastAsia="Times New Roman" w:hAnsi="Arial" w:cs="Arial"/>
          <w:sz w:val="18"/>
          <w:lang w:eastAsia="de-DE"/>
        </w:rPr>
      </w:pPr>
      <w:r w:rsidRPr="002E28F3">
        <w:rPr>
          <w:rFonts w:ascii="Arial" w:eastAsia="Times New Roman" w:hAnsi="Arial" w:cs="Arial"/>
          <w:sz w:val="18"/>
          <w:lang w:eastAsia="de-DE"/>
        </w:rPr>
        <w:t>____________________________</w:t>
      </w:r>
      <w:r w:rsidRPr="002E28F3">
        <w:rPr>
          <w:rFonts w:ascii="Arial" w:eastAsia="Times New Roman" w:hAnsi="Arial" w:cs="Arial"/>
          <w:sz w:val="18"/>
          <w:lang w:eastAsia="de-DE"/>
        </w:rPr>
        <w:tab/>
      </w:r>
      <w:r w:rsidRPr="002E28F3">
        <w:rPr>
          <w:rFonts w:ascii="Arial" w:eastAsia="Times New Roman" w:hAnsi="Arial" w:cs="Arial"/>
          <w:sz w:val="18"/>
          <w:lang w:eastAsia="de-DE"/>
        </w:rPr>
        <w:tab/>
      </w:r>
      <w:r w:rsidRPr="002E28F3">
        <w:rPr>
          <w:rFonts w:ascii="Arial" w:eastAsia="Times New Roman" w:hAnsi="Arial" w:cs="Arial"/>
          <w:sz w:val="18"/>
          <w:lang w:eastAsia="de-DE"/>
        </w:rPr>
        <w:tab/>
      </w:r>
    </w:p>
    <w:p w14:paraId="31D72863" w14:textId="77777777" w:rsidR="00595F53" w:rsidRPr="002E28F3" w:rsidRDefault="00595F53" w:rsidP="000976D8">
      <w:pPr>
        <w:spacing w:after="60"/>
        <w:jc w:val="both"/>
        <w:rPr>
          <w:rFonts w:ascii="Arial" w:eastAsia="Times New Roman" w:hAnsi="Arial" w:cs="Arial"/>
          <w:lang w:eastAsia="de-DE"/>
        </w:rPr>
      </w:pPr>
      <w:r w:rsidRPr="002E28F3">
        <w:rPr>
          <w:rFonts w:ascii="Arial" w:eastAsia="Times New Roman" w:hAnsi="Arial" w:cs="Arial"/>
          <w:lang w:eastAsia="de-DE"/>
        </w:rPr>
        <w:t>(Datum</w:t>
      </w:r>
      <w:r w:rsidR="00FC4243">
        <w:rPr>
          <w:rFonts w:ascii="Arial" w:eastAsia="Times New Roman" w:hAnsi="Arial" w:cs="Arial"/>
          <w:lang w:eastAsia="de-DE"/>
        </w:rPr>
        <w:t>, Unterschrift, Stempel</w:t>
      </w:r>
      <w:r w:rsidRPr="002E28F3">
        <w:rPr>
          <w:rFonts w:ascii="Arial" w:eastAsia="Times New Roman" w:hAnsi="Arial" w:cs="Arial"/>
          <w:lang w:eastAsia="de-DE"/>
        </w:rPr>
        <w:t>)</w:t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</w:p>
    <w:p w14:paraId="263524D9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FD36C3A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4CEBCD47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0D2EFF54" w14:textId="77777777" w:rsidR="002139B6" w:rsidRPr="002139B6" w:rsidRDefault="002139B6" w:rsidP="002139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2139B6">
        <w:rPr>
          <w:rFonts w:ascii="Arial" w:hAnsi="Arial" w:cs="Arial"/>
          <w:b/>
          <w:sz w:val="16"/>
          <w:szCs w:val="16"/>
          <w:u w:val="single"/>
        </w:rPr>
        <w:t>Hinweis:</w:t>
      </w:r>
    </w:p>
    <w:p w14:paraId="5F05E785" w14:textId="77777777" w:rsidR="007C30D2" w:rsidRPr="007C30D2" w:rsidRDefault="002139B6" w:rsidP="007C30D2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de-DE"/>
        </w:rPr>
      </w:pPr>
      <w:r w:rsidRPr="002139B6">
        <w:rPr>
          <w:rFonts w:ascii="Arial" w:hAnsi="Arial" w:cs="Arial"/>
          <w:b/>
          <w:sz w:val="16"/>
          <w:szCs w:val="16"/>
        </w:rPr>
        <w:t xml:space="preserve">Bei Teilnahme am </w:t>
      </w:r>
      <w:r w:rsidR="007C30D2">
        <w:rPr>
          <w:rFonts w:ascii="Arial" w:hAnsi="Arial" w:cs="Arial"/>
          <w:b/>
          <w:sz w:val="16"/>
          <w:szCs w:val="16"/>
        </w:rPr>
        <w:t>s</w:t>
      </w:r>
      <w:r w:rsidR="007C30D2" w:rsidRPr="007C30D2">
        <w:rPr>
          <w:rFonts w:ascii="Arial" w:eastAsia="Times New Roman" w:hAnsi="Arial" w:cs="Arial"/>
          <w:b/>
          <w:sz w:val="16"/>
          <w:szCs w:val="16"/>
          <w:lang w:eastAsia="de-DE"/>
        </w:rPr>
        <w:t>chriftlichen Vergabeverfahren ist die Erklärung an dieser Stelle zu unterschreiben.</w:t>
      </w:r>
    </w:p>
    <w:p w14:paraId="008FC764" w14:textId="77777777" w:rsidR="00FC4243" w:rsidRDefault="00FC4243" w:rsidP="000976D8">
      <w:pPr>
        <w:jc w:val="both"/>
        <w:rPr>
          <w:rFonts w:ascii="Arial" w:hAnsi="Arial" w:cs="Arial"/>
          <w:b/>
          <w:sz w:val="16"/>
          <w:szCs w:val="16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027E0" w14:textId="77777777" w:rsidR="00155D2C" w:rsidRDefault="00155D2C" w:rsidP="009C046E">
      <w:pPr>
        <w:spacing w:after="0"/>
      </w:pPr>
      <w:r>
        <w:separator/>
      </w:r>
    </w:p>
  </w:endnote>
  <w:endnote w:type="continuationSeparator" w:id="0">
    <w:p w14:paraId="1B8C5495" w14:textId="77777777" w:rsidR="00155D2C" w:rsidRDefault="00155D2C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821CE" w14:textId="77777777" w:rsidR="000A0416" w:rsidRDefault="000A0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71627631" w:rsidR="002A1DA8" w:rsidRDefault="002A1DA8" w:rsidP="002A1DA8">
        <w:pPr>
          <w:pStyle w:val="Footer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Strong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Strong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Strong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Strong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ooter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ooter"/>
      <w:rPr>
        <w:color w:val="595959" w:themeColor="text1" w:themeTint="A6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F09D" w14:textId="77777777" w:rsidR="000A0416" w:rsidRDefault="000A0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0E38" w14:textId="77777777" w:rsidR="00155D2C" w:rsidRDefault="00155D2C" w:rsidP="009C046E">
      <w:pPr>
        <w:spacing w:after="0"/>
      </w:pPr>
      <w:r>
        <w:separator/>
      </w:r>
    </w:p>
  </w:footnote>
  <w:footnote w:type="continuationSeparator" w:id="0">
    <w:p w14:paraId="19E99592" w14:textId="77777777" w:rsidR="00155D2C" w:rsidRDefault="00155D2C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A5C8" w14:textId="77777777" w:rsidR="000A0416" w:rsidRDefault="000A04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0B2E" w14:textId="429E18D3" w:rsidR="00256EA8" w:rsidRPr="00E15F6E" w:rsidRDefault="00256EA8" w:rsidP="00256EA8">
    <w:pPr>
      <w:spacing w:after="0"/>
      <w:ind w:left="-183" w:hanging="4"/>
      <w:jc w:val="right"/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</w:pPr>
    <w:r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Wirt-</w:t>
    </w:r>
    <w:r w:rsidR="005D4DD3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2141</w:t>
    </w:r>
    <w:r w:rsidR="00E15F6E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 xml:space="preserve"> </w:t>
    </w:r>
    <w:r w:rsidR="00E15F6E" w:rsidRPr="00E15F6E">
      <w:rPr>
        <w:rFonts w:ascii="Arial" w:eastAsia="Times New Roman" w:hAnsi="Arial" w:cs="Times New Roman"/>
        <w:position w:val="10"/>
        <w:sz w:val="32"/>
        <w:szCs w:val="32"/>
        <w:lang w:eastAsia="de-DE"/>
      </w:rPr>
      <w:t>P</w:t>
    </w:r>
  </w:p>
  <w:p w14:paraId="7F5EC4BD" w14:textId="77777777" w:rsidR="00256EA8" w:rsidRDefault="00256EA8" w:rsidP="00256EA8">
    <w:pPr>
      <w:pStyle w:val="Header"/>
      <w:jc w:val="right"/>
    </w:pP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(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Besondere Vertragsbedingungen</w:t>
    </w:r>
    <w:r w:rsidR="006803D0"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 </w:t>
    </w: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und Erklärun</w:t>
    </w:r>
    <w:r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g </w:t>
    </w:r>
    <w:r w:rsidR="006803D0" w:rsidRPr="002A1DA8">
      <w:rPr>
        <w:rFonts w:ascii="Arial" w:eastAsia="Times New Roman" w:hAnsi="Arial" w:cs="Times New Roman"/>
        <w:bCs/>
        <w:position w:val="10"/>
        <w:sz w:val="20"/>
        <w:szCs w:val="20"/>
        <w:lang w:eastAsia="de-DE"/>
      </w:rPr>
      <w:t xml:space="preserve">gem. § 1 Abs. 2 der 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Fra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uenfördervero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rdnung</w:t>
    </w:r>
    <w:r w:rsidRPr="002A1DA8">
      <w:rPr>
        <w:rFonts w:ascii="Arial" w:eastAsia="Times New Roman" w:hAnsi="Arial" w:cs="Times New Roman"/>
        <w:position w:val="10"/>
        <w:sz w:val="24"/>
        <w:szCs w:val="24"/>
        <w:lang w:eastAsia="de-DE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9CAD" w14:textId="77777777" w:rsidR="000A0416" w:rsidRDefault="000A0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5163908">
    <w:abstractNumId w:val="0"/>
  </w:num>
  <w:num w:numId="2" w16cid:durableId="1347438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6B9A556-3845-4A01-905A-CCE6AA51F9FE}"/>
    <w:docVar w:name="dgnword-eventsink" w:val="455461072"/>
    <w:docVar w:name="DocID" w:val="18617997"/>
    <w:docVar w:name="Version" w:val="1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A0416"/>
    <w:rsid w:val="000C6F70"/>
    <w:rsid w:val="00123DA7"/>
    <w:rsid w:val="00130111"/>
    <w:rsid w:val="00136466"/>
    <w:rsid w:val="00155D2C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37093"/>
    <w:rsid w:val="00256EA8"/>
    <w:rsid w:val="00261EB9"/>
    <w:rsid w:val="00265DCC"/>
    <w:rsid w:val="00267218"/>
    <w:rsid w:val="00280153"/>
    <w:rsid w:val="0028498D"/>
    <w:rsid w:val="002A1DA8"/>
    <w:rsid w:val="002B1848"/>
    <w:rsid w:val="002C6715"/>
    <w:rsid w:val="002D2159"/>
    <w:rsid w:val="002E536E"/>
    <w:rsid w:val="002F1101"/>
    <w:rsid w:val="003046D6"/>
    <w:rsid w:val="003105BD"/>
    <w:rsid w:val="0032000F"/>
    <w:rsid w:val="00350996"/>
    <w:rsid w:val="003675D7"/>
    <w:rsid w:val="00367A9E"/>
    <w:rsid w:val="003D0C5A"/>
    <w:rsid w:val="004230D9"/>
    <w:rsid w:val="00470450"/>
    <w:rsid w:val="004B1985"/>
    <w:rsid w:val="004F2D22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6F2F"/>
    <w:rsid w:val="00A559ED"/>
    <w:rsid w:val="00AB571B"/>
    <w:rsid w:val="00AC0C5F"/>
    <w:rsid w:val="00B0343F"/>
    <w:rsid w:val="00B86202"/>
    <w:rsid w:val="00BA2479"/>
    <w:rsid w:val="00C04AFA"/>
    <w:rsid w:val="00C602BE"/>
    <w:rsid w:val="00C7065E"/>
    <w:rsid w:val="00CE49D6"/>
    <w:rsid w:val="00D00088"/>
    <w:rsid w:val="00D12747"/>
    <w:rsid w:val="00D24968"/>
    <w:rsid w:val="00D37D5C"/>
    <w:rsid w:val="00D43A50"/>
    <w:rsid w:val="00D4487D"/>
    <w:rsid w:val="00D624B3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0CA960EF-277C-4554-98F1-2E7F839B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F2F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046E"/>
  </w:style>
  <w:style w:type="paragraph" w:styleId="Footer">
    <w:name w:val="footer"/>
    <w:basedOn w:val="Normal"/>
    <w:link w:val="FooterChar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046E"/>
  </w:style>
  <w:style w:type="paragraph" w:styleId="BalloonText">
    <w:name w:val="Balloon Text"/>
    <w:basedOn w:val="Normal"/>
    <w:link w:val="BalloonTextChar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673"/>
    <w:rPr>
      <w:rFonts w:cs="Tahoma"/>
      <w:sz w:val="16"/>
      <w:szCs w:val="16"/>
    </w:rPr>
  </w:style>
  <w:style w:type="character" w:styleId="Strong">
    <w:name w:val="Strong"/>
    <w:basedOn w:val="DefaultParagraphFont"/>
    <w:qFormat/>
    <w:rsid w:val="00D624B3"/>
    <w:rPr>
      <w:rFonts w:ascii="Tahoma" w:hAnsi="Tahoma"/>
      <w:b/>
      <w:b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24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49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49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96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5F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5F5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95F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2913bc6e-b921-479f-97e0-f58926de95d5"/>
  </ds:schemaRefs>
</ds:datastoreItem>
</file>

<file path=customXml/itemProps3.xml><?xml version="1.0" encoding="utf-8"?>
<ds:datastoreItem xmlns:ds="http://schemas.openxmlformats.org/officeDocument/2006/customXml" ds:itemID="{3BFB437B-20FC-4397-B46A-914F85EC1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883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Luther</cp:lastModifiedBy>
  <cp:revision>4</cp:revision>
  <cp:lastPrinted>2018-09-27T07:02:00Z</cp:lastPrinted>
  <dcterms:created xsi:type="dcterms:W3CDTF">2026-08-05T07:40:00Z</dcterms:created>
  <dcterms:modified xsi:type="dcterms:W3CDTF">2026-08-05T07:40:00Z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